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Faversham and Mid Kent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Faversham and Mid Kent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Faversham and Mid Kent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Faversham and Mid Kent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Faversham and Mid Kent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Faversham and Mid Kent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52.6% </w:t>
      </w:r>
      <w:r w:rsidRPr="004747BF">
        <w:rPr>
          <w:rFonts w:ascii="Libre Franklin Light" w:eastAsia="Times New Roman" w:hAnsi="Libre Franklin Light" w:cs="Calibri Light"/>
        </w:rPr>
        <w:t xml:space="preserve">of those respondents classified as PGSI 8+ in Faversham and Mid Kent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Faversham and Mid Kent is estimated to be </w:t>
      </w:r>
      <w:r w:rsidRPr="00773DF7">
        <w:rPr>
          <w:rFonts w:ascii="Libre Franklin Light" w:eastAsia="Times New Roman" w:hAnsi="Libre Franklin Light" w:cs="Calibri Light"/>
          <w:b/>
          <w:bCs/>
          <w:color w:val="C45911" w:themeColor="accent2" w:themeShade="BF"/>
        </w:rPr>
        <w:t xml:space="preserve">£1,141,991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Faversham and Mid Kent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Faversham and Mid Kent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Faversham and Mid Kent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Faversham and Mid Kent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Faversham and Mid Ken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Faversham and Mid Kent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Faversham and Mid Ken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Faversham and Mid Kent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Faversham and Mid Kent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Faversham and Mid Ken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Faversham and Mid Kent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Faversham and Mid Kent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Faversham and Mid Kent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Faversham and Mid Kent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Faversham and Mid Kent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Faversham and Mid Kent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£1,141,991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Faversham and Mid Kent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£18,601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£384,683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£27,557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£7,750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£14,209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£689,191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£1,141,991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Faversham and Mid Kent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Faversham and Mid Kent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Faversham and Mid Kent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Faversham and Mid Kent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Faversham and Mid Kent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Faversham and Mid Kent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Faversham and Mid Kent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Faversham and Mid Kent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Faversham and Mid Kent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Faversham and Mid Kent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Faversham and Mid Kent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Faversham and Mid Kent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3646A4D-0466-43A3-8796-E1623716774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